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6F74B" w14:textId="209C9BB2" w:rsidR="002E4EB0" w:rsidRPr="00D81135" w:rsidRDefault="002E4EB0">
      <w:pPr>
        <w:rPr>
          <w:rFonts w:ascii="Roboto Light" w:hAnsi="Roboto Light"/>
          <w:b/>
          <w:lang w:val="nn-NO"/>
        </w:rPr>
      </w:pPr>
    </w:p>
    <w:p w14:paraId="429B18FA" w14:textId="421B8EEE" w:rsidR="002E4EB0" w:rsidRPr="00BF62D8" w:rsidRDefault="00DC44E7" w:rsidP="00B95AC9">
      <w:pPr>
        <w:rPr>
          <w:rFonts w:ascii="Arial" w:hAnsi="Arial" w:cs="Arial"/>
          <w:b/>
          <w:sz w:val="24"/>
          <w:szCs w:val="24"/>
          <w:lang w:val="nn-NO"/>
        </w:rPr>
      </w:pPr>
      <w:r w:rsidRPr="00BF62D8">
        <w:rPr>
          <w:rFonts w:ascii="Arial" w:hAnsi="Arial" w:cs="Arial"/>
          <w:b/>
          <w:sz w:val="24"/>
          <w:szCs w:val="24"/>
          <w:lang w:val="nn-NO"/>
        </w:rPr>
        <w:t>[</w:t>
      </w:r>
      <w:r w:rsidR="006B767D">
        <w:rPr>
          <w:rFonts w:ascii="Arial" w:hAnsi="Arial" w:cs="Arial"/>
          <w:b/>
          <w:sz w:val="24"/>
          <w:szCs w:val="24"/>
          <w:lang w:val="nn-NO"/>
        </w:rPr>
        <w:t>Firma</w:t>
      </w:r>
      <w:r w:rsidRPr="00BF62D8">
        <w:rPr>
          <w:rFonts w:ascii="Arial" w:hAnsi="Arial" w:cs="Arial"/>
          <w:b/>
          <w:sz w:val="24"/>
          <w:szCs w:val="24"/>
          <w:lang w:val="nn-NO"/>
        </w:rPr>
        <w:t>]</w:t>
      </w:r>
    </w:p>
    <w:p w14:paraId="3B0D70E1" w14:textId="77777777" w:rsidR="005D46A5" w:rsidRPr="00D81135" w:rsidRDefault="005D46A5" w:rsidP="00952844">
      <w:pPr>
        <w:rPr>
          <w:rFonts w:ascii="Roboto Light" w:hAnsi="Roboto Light"/>
          <w:b/>
          <w:lang w:val="nn-NO"/>
        </w:rPr>
      </w:pPr>
    </w:p>
    <w:p w14:paraId="0DB04DA5" w14:textId="77777777" w:rsidR="00952844" w:rsidRDefault="000F5D79" w:rsidP="00952844">
      <w:pPr>
        <w:rPr>
          <w:rFonts w:ascii="Roboto Light" w:hAnsi="Roboto Light"/>
          <w:b/>
          <w:lang w:val="nn-NO"/>
        </w:rPr>
      </w:pPr>
      <w:r w:rsidRPr="00D81135">
        <w:rPr>
          <w:rFonts w:ascii="Roboto Light" w:hAnsi="Roboto Light"/>
          <w:b/>
          <w:lang w:val="nn-NO"/>
        </w:rPr>
        <w:t>Relevante p</w:t>
      </w:r>
      <w:r w:rsidR="00952844" w:rsidRPr="00D81135">
        <w:rPr>
          <w:rFonts w:ascii="Roboto Light" w:hAnsi="Roboto Light"/>
          <w:b/>
          <w:lang w:val="nn-NO"/>
        </w:rPr>
        <w:t>rosjekt / oppdrag gjennomført:</w:t>
      </w:r>
    </w:p>
    <w:p w14:paraId="2EDD5FAF" w14:textId="77777777" w:rsidR="00166BAC" w:rsidRPr="00D81135" w:rsidRDefault="00166BAC" w:rsidP="00952844">
      <w:pPr>
        <w:rPr>
          <w:rFonts w:ascii="Roboto Light" w:hAnsi="Roboto Light"/>
          <w:b/>
          <w:lang w:val="nn-NO"/>
        </w:rPr>
      </w:pPr>
    </w:p>
    <w:p w14:paraId="3F9F679E" w14:textId="77777777" w:rsidR="000F5D79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</w:t>
      </w:r>
      <w:r w:rsidR="000F5D79" w:rsidRPr="003819DD">
        <w:rPr>
          <w:rFonts w:ascii="Arial" w:hAnsi="Arial" w:cs="Arial"/>
          <w:b/>
          <w:bCs/>
          <w:sz w:val="20"/>
          <w:szCs w:val="20"/>
          <w:lang w:val="nn-NO"/>
        </w:rPr>
        <w:t>Prosjekt 1</w:t>
      </w: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»</w:t>
      </w:r>
      <w:r w:rsidR="000F5D79" w:rsidRPr="003819DD">
        <w:rPr>
          <w:rFonts w:ascii="Arial" w:hAnsi="Arial" w:cs="Arial"/>
          <w:b/>
          <w:bCs/>
          <w:sz w:val="20"/>
          <w:szCs w:val="20"/>
          <w:lang w:val="nn-NO"/>
        </w:rPr>
        <w:t>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:rsidRPr="007C717A" w14:paraId="3F43D6EF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156E679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5DD49422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n på prosjekt /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prosjektområde»</w:t>
            </w:r>
          </w:p>
        </w:tc>
      </w:tr>
      <w:tr w:rsidR="00757DE9" w:rsidRPr="007C717A" w14:paraId="107DFB2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28996EF5" w14:textId="77777777" w:rsidR="00757DE9" w:rsidRPr="003819DD" w:rsidRDefault="005D46A5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21428892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n på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/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verksemd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1A172E" w:rsidRPr="007C717A" w14:paraId="3A380260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3E1E45C" w14:textId="506ED4B5" w:rsidR="001A172E" w:rsidRPr="003819DD" w:rsidRDefault="00022C24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Kontaktinformasjon referanseperson;</w:t>
            </w:r>
          </w:p>
        </w:tc>
        <w:tc>
          <w:tcPr>
            <w:tcW w:w="6735" w:type="dxa"/>
          </w:tcPr>
          <w:p w14:paraId="6C0295C1" w14:textId="1FEBFEAA" w:rsidR="001A172E" w:rsidRPr="003819DD" w:rsidRDefault="00F31FF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«namn, telefon og e-post»</w:t>
            </w:r>
          </w:p>
        </w:tc>
      </w:tr>
      <w:tr w:rsidR="00757DE9" w:rsidRPr="00D81135" w14:paraId="2B58A688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4C1967F4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05B5D27D" w14:textId="463F52CA" w:rsidR="00757DE9" w:rsidRPr="003819DD" w:rsidRDefault="00D074A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«oppstart, overlevering»</w:t>
            </w:r>
          </w:p>
        </w:tc>
      </w:tr>
      <w:tr w:rsidR="00E8290C" w:rsidRPr="00D81135" w14:paraId="14246F2A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0467A0D" w14:textId="6273D219" w:rsidR="00E8290C" w:rsidRDefault="00E8290C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Størrelse</w:t>
            </w:r>
          </w:p>
        </w:tc>
        <w:tc>
          <w:tcPr>
            <w:tcW w:w="6735" w:type="dxa"/>
          </w:tcPr>
          <w:p w14:paraId="1AC50A2F" w14:textId="658239D4" w:rsidR="00E8290C" w:rsidRPr="003819DD" w:rsidRDefault="00E8290C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r w:rsidR="001C19EF">
              <w:rPr>
                <w:rFonts w:ascii="Arial" w:hAnsi="Arial" w:cs="Arial"/>
                <w:sz w:val="20"/>
                <w:szCs w:val="20"/>
                <w:lang w:val="nn-NO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real</w:t>
            </w:r>
            <w:r w:rsidR="00D074AA">
              <w:rPr>
                <w:rFonts w:ascii="Arial" w:hAnsi="Arial" w:cs="Arial"/>
                <w:sz w:val="20"/>
                <w:szCs w:val="20"/>
                <w:lang w:val="nn-NO"/>
              </w:rPr>
              <w:t>, antall etasjer»</w:t>
            </w:r>
          </w:p>
        </w:tc>
      </w:tr>
      <w:tr w:rsidR="00757DE9" w:rsidRPr="00D81135" w14:paraId="5E6A6E5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02F96DD3" w14:textId="4A5D73A0" w:rsidR="00757DE9" w:rsidRPr="003819DD" w:rsidRDefault="00730F63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samlet</w:t>
            </w:r>
          </w:p>
        </w:tc>
        <w:tc>
          <w:tcPr>
            <w:tcW w:w="6735" w:type="dxa"/>
          </w:tcPr>
          <w:p w14:paraId="35F6F6E5" w14:textId="3BADAB7F" w:rsidR="00757DE9" w:rsidRPr="007B1527" w:rsidRDefault="001C19EF" w:rsidP="00323C3B">
            <w:pPr>
              <w:rPr>
                <w:rFonts w:ascii="Arial" w:hAnsi="Arial" w:cs="Arial"/>
                <w:sz w:val="20"/>
                <w:szCs w:val="20"/>
              </w:rPr>
            </w:pPr>
            <w:r w:rsidRPr="007B1527">
              <w:rPr>
                <w:rFonts w:ascii="Arial" w:hAnsi="Arial" w:cs="Arial"/>
                <w:sz w:val="20"/>
                <w:szCs w:val="20"/>
              </w:rPr>
              <w:t>«samla verdi</w:t>
            </w:r>
            <w:r w:rsidR="00C93A97" w:rsidRPr="007B1527">
              <w:rPr>
                <w:rFonts w:ascii="Arial" w:hAnsi="Arial" w:cs="Arial"/>
                <w:sz w:val="20"/>
                <w:szCs w:val="20"/>
              </w:rPr>
              <w:t>»</w:t>
            </w:r>
            <w:r w:rsidR="00826428" w:rsidRPr="007B15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1527">
              <w:rPr>
                <w:rFonts w:ascii="Arial" w:hAnsi="Arial" w:cs="Arial"/>
                <w:sz w:val="20"/>
                <w:szCs w:val="20"/>
              </w:rPr>
              <w:t>«</w:t>
            </w:r>
            <w:r w:rsidR="00826428" w:rsidRPr="007B1527">
              <w:rPr>
                <w:rFonts w:ascii="Arial" w:hAnsi="Arial" w:cs="Arial"/>
                <w:sz w:val="20"/>
                <w:szCs w:val="20"/>
              </w:rPr>
              <w:t xml:space="preserve">deres verdi </w:t>
            </w:r>
            <w:r w:rsidR="007B1527" w:rsidRPr="007B1527">
              <w:rPr>
                <w:rFonts w:ascii="Arial" w:hAnsi="Arial" w:cs="Arial"/>
                <w:sz w:val="20"/>
                <w:szCs w:val="20"/>
              </w:rPr>
              <w:t>leve</w:t>
            </w:r>
            <w:r w:rsidR="007B1527">
              <w:rPr>
                <w:rFonts w:ascii="Arial" w:hAnsi="Arial" w:cs="Arial"/>
                <w:sz w:val="20"/>
                <w:szCs w:val="20"/>
              </w:rPr>
              <w:t>ransen»</w:t>
            </w:r>
          </w:p>
        </w:tc>
      </w:tr>
      <w:tr w:rsidR="00730F63" w:rsidRPr="00D81135" w14:paraId="04BDA68F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D4CF5A6" w14:textId="3DFD71DE" w:rsidR="00730F63" w:rsidRPr="003819DD" w:rsidRDefault="000D2532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for leverandør</w:t>
            </w:r>
          </w:p>
        </w:tc>
        <w:tc>
          <w:tcPr>
            <w:tcW w:w="6735" w:type="dxa"/>
          </w:tcPr>
          <w:p w14:paraId="3C78E388" w14:textId="21EE4CDB" w:rsidR="00730F63" w:rsidRPr="003819DD" w:rsidRDefault="00C93A97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«deres kontraktssum»</w:t>
            </w:r>
          </w:p>
        </w:tc>
      </w:tr>
      <w:tr w:rsidR="007C717A" w:rsidRPr="00D81135" w14:paraId="11503BA2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23FD5D9E" w14:textId="393EBF51" w:rsidR="007C717A" w:rsidRDefault="005B7D62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Entrepriseform og kontraktstandard</w:t>
            </w:r>
          </w:p>
        </w:tc>
        <w:tc>
          <w:tcPr>
            <w:tcW w:w="6735" w:type="dxa"/>
          </w:tcPr>
          <w:p w14:paraId="49FD3111" w14:textId="6F035022" w:rsidR="007C717A" w:rsidRDefault="00DB5567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«Entrepriseform» «NS84xx»</w:t>
            </w:r>
          </w:p>
        </w:tc>
      </w:tr>
      <w:tr w:rsidR="00B11A06" w:rsidRPr="00D81135" w14:paraId="63399D01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4188E9F" w14:textId="77777777" w:rsidR="00B11A06" w:rsidRPr="003819DD" w:rsidRDefault="00B11A06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2D244361" w14:textId="35C82FB0" w:rsidR="00B11A06" w:rsidRPr="003819DD" w:rsidRDefault="000C1E1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«deres rolle</w:t>
            </w:r>
            <w:r w:rsidR="004808A4">
              <w:rPr>
                <w:rFonts w:ascii="Arial" w:hAnsi="Arial" w:cs="Arial"/>
                <w:sz w:val="20"/>
                <w:szCs w:val="20"/>
                <w:lang w:val="nn-NO"/>
              </w:rPr>
              <w:t>, ansvar og konkrete leverasner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 i prosjektet»</w:t>
            </w:r>
          </w:p>
        </w:tc>
      </w:tr>
      <w:tr w:rsidR="00AB73F0" w:rsidRPr="00C46AF9" w14:paraId="77A135CA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31A037D" w14:textId="3F0B5030" w:rsidR="00AB73F0" w:rsidRPr="003819DD" w:rsidRDefault="004808A4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Relevante tiltaksklasser</w:t>
            </w:r>
          </w:p>
        </w:tc>
        <w:tc>
          <w:tcPr>
            <w:tcW w:w="6735" w:type="dxa"/>
          </w:tcPr>
          <w:p w14:paraId="4804B504" w14:textId="5F2D3AF2" w:rsidR="00AB73F0" w:rsidRDefault="00F55C3D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«Relevante tiltaksklassar </w:t>
            </w:r>
            <w:r w:rsidR="00C46AF9">
              <w:rPr>
                <w:rFonts w:ascii="Arial" w:hAnsi="Arial" w:cs="Arial"/>
                <w:sz w:val="20"/>
                <w:szCs w:val="20"/>
                <w:lang w:val="nn-NO"/>
              </w:rPr>
              <w:t>dersom dette er aktuelt</w:t>
            </w:r>
          </w:p>
        </w:tc>
      </w:tr>
      <w:tr w:rsidR="00AB73F0" w:rsidRPr="00C46AF9" w14:paraId="4FFE0A83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2698C677" w14:textId="354F8588" w:rsidR="00AB73F0" w:rsidRPr="003819DD" w:rsidRDefault="00FF4FEC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 av oppdrag og gjennomføring:</w:t>
            </w:r>
          </w:p>
        </w:tc>
        <w:tc>
          <w:tcPr>
            <w:tcW w:w="6735" w:type="dxa"/>
          </w:tcPr>
          <w:p w14:paraId="4E02798E" w14:textId="0CE485E8" w:rsidR="00AB73F0" w:rsidRDefault="00C46AF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«involverte fagområde</w:t>
            </w:r>
            <w:r w:rsidR="00890578">
              <w:rPr>
                <w:rFonts w:ascii="Arial" w:hAnsi="Arial" w:cs="Arial"/>
                <w:sz w:val="20"/>
                <w:szCs w:val="20"/>
                <w:lang w:val="nn-NO"/>
              </w:rPr>
              <w:t>r og korleis arbeida blei organiserte og gjennomført»</w:t>
            </w:r>
          </w:p>
        </w:tc>
      </w:tr>
      <w:tr w:rsidR="00757DE9" w:rsidRPr="00D81135" w14:paraId="2E7FEF52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449151E" w14:textId="7420F461" w:rsidR="00757DE9" w:rsidRPr="003819DD" w:rsidRDefault="00FF4FEC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Referanseoppdragets overføringsverdi for prosjektet </w:t>
            </w:r>
            <w:r w:rsidRPr="00552D40">
              <w:rPr>
                <w:rFonts w:ascii="Arial" w:hAnsi="Arial" w:cs="Arial"/>
                <w:sz w:val="20"/>
                <w:szCs w:val="20"/>
                <w:lang w:val="nn-NO"/>
              </w:rPr>
              <w:t xml:space="preserve">Florø Barneskole 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-</w:t>
            </w:r>
            <w:r w:rsidRPr="00552D40">
              <w:rPr>
                <w:rFonts w:ascii="Arial" w:hAnsi="Arial" w:cs="Arial"/>
                <w:sz w:val="20"/>
                <w:szCs w:val="20"/>
                <w:lang w:val="nn-NO"/>
              </w:rPr>
              <w:t xml:space="preserve">Rehabilitering av småskolen 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580CDB7F" w14:textId="77777777" w:rsidR="009B128A" w:rsidRDefault="009B128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3849DD98" w14:textId="77777777" w:rsidR="009B128A" w:rsidRDefault="009B128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1BCB691B" w14:textId="77777777" w:rsidR="00CB10D6" w:rsidRDefault="00CB10D6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2BBECFF" w14:textId="77777777" w:rsidR="009B128A" w:rsidRPr="003819DD" w:rsidRDefault="009B128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485C46B3" w14:textId="77777777" w:rsidR="00952844" w:rsidRPr="00D81135" w:rsidRDefault="00952844" w:rsidP="00952844">
      <w:pPr>
        <w:rPr>
          <w:rFonts w:ascii="Roboto Light" w:hAnsi="Roboto Light"/>
          <w:b/>
          <w:lang w:val="nn-NO"/>
        </w:rPr>
      </w:pPr>
    </w:p>
    <w:p w14:paraId="1711151A" w14:textId="77777777" w:rsidR="00F052B2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«Prosjekt 2»: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DF0F22" w:rsidRPr="003819DD" w14:paraId="6EDDBA71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6E11839B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30F2D4E2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prosjekt / skildring av prosjektområde»</w:t>
            </w:r>
          </w:p>
        </w:tc>
      </w:tr>
      <w:tr w:rsidR="00DF0F22" w:rsidRPr="003819DD" w14:paraId="2D08AAFF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4B4660CF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Oppdragsgjevar:</w:t>
            </w:r>
          </w:p>
        </w:tc>
        <w:tc>
          <w:tcPr>
            <w:tcW w:w="6735" w:type="dxa"/>
          </w:tcPr>
          <w:p w14:paraId="65FCC46E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oppdragsgjevar / skildring av verksemd»</w:t>
            </w:r>
          </w:p>
        </w:tc>
      </w:tr>
      <w:tr w:rsidR="00DF0F22" w:rsidRPr="003819DD" w14:paraId="4805DE6E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4094B5DA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Kontaktinformasjon referanseperson;</w:t>
            </w:r>
          </w:p>
        </w:tc>
        <w:tc>
          <w:tcPr>
            <w:tcW w:w="6735" w:type="dxa"/>
          </w:tcPr>
          <w:p w14:paraId="24115566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«namn, telefon og e-post»</w:t>
            </w:r>
          </w:p>
        </w:tc>
      </w:tr>
      <w:tr w:rsidR="00DF0F22" w:rsidRPr="003819DD" w14:paraId="720891B0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2432FA87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52C1DB58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«oppstart, overlevering»</w:t>
            </w:r>
          </w:p>
        </w:tc>
      </w:tr>
      <w:tr w:rsidR="00DF0F22" w:rsidRPr="003819DD" w14:paraId="35080C41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4DC9FB28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Størrelse</w:t>
            </w:r>
          </w:p>
        </w:tc>
        <w:tc>
          <w:tcPr>
            <w:tcW w:w="6735" w:type="dxa"/>
          </w:tcPr>
          <w:p w14:paraId="58B50EDD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«areal, antall etasjer»</w:t>
            </w:r>
          </w:p>
        </w:tc>
      </w:tr>
      <w:tr w:rsidR="00DF0F22" w:rsidRPr="007B1527" w14:paraId="7C4AAD27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10CAD688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samlet</w:t>
            </w:r>
          </w:p>
        </w:tc>
        <w:tc>
          <w:tcPr>
            <w:tcW w:w="6735" w:type="dxa"/>
          </w:tcPr>
          <w:p w14:paraId="5094ECBB" w14:textId="77777777" w:rsidR="00DF0F22" w:rsidRPr="007B1527" w:rsidRDefault="00DF0F22" w:rsidP="00E87643">
            <w:pPr>
              <w:rPr>
                <w:rFonts w:ascii="Arial" w:hAnsi="Arial" w:cs="Arial"/>
                <w:sz w:val="20"/>
                <w:szCs w:val="20"/>
              </w:rPr>
            </w:pPr>
            <w:r w:rsidRPr="007B1527">
              <w:rPr>
                <w:rFonts w:ascii="Arial" w:hAnsi="Arial" w:cs="Arial"/>
                <w:sz w:val="20"/>
                <w:szCs w:val="20"/>
              </w:rPr>
              <w:t xml:space="preserve">«samla verdi»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7B1527">
              <w:rPr>
                <w:rFonts w:ascii="Arial" w:hAnsi="Arial" w:cs="Arial"/>
                <w:sz w:val="20"/>
                <w:szCs w:val="20"/>
              </w:rPr>
              <w:t>deres verdi leve</w:t>
            </w:r>
            <w:r>
              <w:rPr>
                <w:rFonts w:ascii="Arial" w:hAnsi="Arial" w:cs="Arial"/>
                <w:sz w:val="20"/>
                <w:szCs w:val="20"/>
              </w:rPr>
              <w:t>ransen»</w:t>
            </w:r>
          </w:p>
        </w:tc>
      </w:tr>
      <w:tr w:rsidR="00DF0F22" w:rsidRPr="003819DD" w14:paraId="36B56540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57E1AE99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for leverandør</w:t>
            </w:r>
          </w:p>
        </w:tc>
        <w:tc>
          <w:tcPr>
            <w:tcW w:w="6735" w:type="dxa"/>
          </w:tcPr>
          <w:p w14:paraId="07F4001F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«deres kontraktssum»</w:t>
            </w:r>
          </w:p>
        </w:tc>
      </w:tr>
      <w:tr w:rsidR="00DF0F22" w14:paraId="3B9AF127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67FA26BC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Entrepriseform og kontraktstandard</w:t>
            </w:r>
          </w:p>
        </w:tc>
        <w:tc>
          <w:tcPr>
            <w:tcW w:w="6735" w:type="dxa"/>
          </w:tcPr>
          <w:p w14:paraId="02ACD603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«Entrepriseform» «NS84xx»</w:t>
            </w:r>
          </w:p>
        </w:tc>
      </w:tr>
      <w:tr w:rsidR="00DF0F22" w:rsidRPr="003819DD" w14:paraId="5FCF14CB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42224AA0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3895A45B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«deres rolle, ansvar og konkrete leverasner i prosjektet»</w:t>
            </w:r>
          </w:p>
        </w:tc>
      </w:tr>
      <w:tr w:rsidR="00DF0F22" w14:paraId="5B7E8AA3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265D9281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Relevante tiltaksklasser</w:t>
            </w:r>
          </w:p>
        </w:tc>
        <w:tc>
          <w:tcPr>
            <w:tcW w:w="6735" w:type="dxa"/>
          </w:tcPr>
          <w:p w14:paraId="6ECA21C6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«Relevante tiltaksklassar dersom dette er aktuelt</w:t>
            </w:r>
          </w:p>
        </w:tc>
      </w:tr>
      <w:tr w:rsidR="00DF0F22" w14:paraId="547B96BD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209963A9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 av oppdrag og gjennomføring:</w:t>
            </w:r>
          </w:p>
        </w:tc>
        <w:tc>
          <w:tcPr>
            <w:tcW w:w="6735" w:type="dxa"/>
          </w:tcPr>
          <w:p w14:paraId="37911912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«involverte fagområder og korleis arbeida blei organiserte og gjennomført»</w:t>
            </w:r>
          </w:p>
        </w:tc>
      </w:tr>
      <w:tr w:rsidR="00DF0F22" w:rsidRPr="003819DD" w14:paraId="3CE704C9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2452AA47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Referanseoppdragets overføringsverdi for prosjektet </w:t>
            </w:r>
            <w:r w:rsidRPr="00552D40">
              <w:rPr>
                <w:rFonts w:ascii="Arial" w:hAnsi="Arial" w:cs="Arial"/>
                <w:sz w:val="20"/>
                <w:szCs w:val="20"/>
                <w:lang w:val="nn-NO"/>
              </w:rPr>
              <w:t xml:space="preserve">Florø Barneskole 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-</w:t>
            </w:r>
            <w:r w:rsidRPr="00552D40">
              <w:rPr>
                <w:rFonts w:ascii="Arial" w:hAnsi="Arial" w:cs="Arial"/>
                <w:sz w:val="20"/>
                <w:szCs w:val="20"/>
                <w:lang w:val="nn-NO"/>
              </w:rPr>
              <w:t xml:space="preserve">Rehabilitering av småskolen 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125B2290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4D49ADB4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1E999F7F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06887B18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1376359C" w14:textId="7DAC949D" w:rsidR="00166BAC" w:rsidRDefault="00166BAC">
      <w:pPr>
        <w:rPr>
          <w:rFonts w:ascii="Roboto Light" w:hAnsi="Roboto Light"/>
          <w:b/>
          <w:lang w:val="nn-NO"/>
        </w:rPr>
      </w:pPr>
      <w:r>
        <w:rPr>
          <w:rFonts w:ascii="Roboto Light" w:hAnsi="Roboto Light"/>
          <w:b/>
          <w:lang w:val="nn-NO"/>
        </w:rPr>
        <w:br w:type="page"/>
      </w:r>
    </w:p>
    <w:p w14:paraId="60CE3548" w14:textId="77777777" w:rsidR="004B6A11" w:rsidRPr="00D81135" w:rsidRDefault="004B6A11" w:rsidP="00F052B2">
      <w:pPr>
        <w:rPr>
          <w:rFonts w:ascii="Roboto Light" w:hAnsi="Roboto Light"/>
          <w:b/>
          <w:lang w:val="nn-NO"/>
        </w:rPr>
      </w:pPr>
    </w:p>
    <w:p w14:paraId="6F9DF1FF" w14:textId="77777777" w:rsidR="00F052B2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«Prosjekt 3»: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DF0F22" w:rsidRPr="003819DD" w14:paraId="34259B00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4F06530A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40AC7C34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prosjekt / skildring av prosjektområde»</w:t>
            </w:r>
          </w:p>
        </w:tc>
      </w:tr>
      <w:tr w:rsidR="00DF0F22" w:rsidRPr="003819DD" w14:paraId="7EA9EC72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21B82D1D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Oppdragsgjevar:</w:t>
            </w:r>
          </w:p>
        </w:tc>
        <w:tc>
          <w:tcPr>
            <w:tcW w:w="6735" w:type="dxa"/>
          </w:tcPr>
          <w:p w14:paraId="31A76A68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oppdragsgjevar / skildring av verksemd»</w:t>
            </w:r>
          </w:p>
        </w:tc>
      </w:tr>
      <w:tr w:rsidR="00DF0F22" w:rsidRPr="003819DD" w14:paraId="4AC16D96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57E0DB5B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Kontaktinformasjon referanseperson;</w:t>
            </w:r>
          </w:p>
        </w:tc>
        <w:tc>
          <w:tcPr>
            <w:tcW w:w="6735" w:type="dxa"/>
          </w:tcPr>
          <w:p w14:paraId="684C1B55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«namn, telefon og e-post»</w:t>
            </w:r>
          </w:p>
        </w:tc>
      </w:tr>
      <w:tr w:rsidR="00DF0F22" w:rsidRPr="003819DD" w14:paraId="3460DDA3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7995E7EF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06EFB0DE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«oppstart, overlevering»</w:t>
            </w:r>
          </w:p>
        </w:tc>
      </w:tr>
      <w:tr w:rsidR="00DF0F22" w:rsidRPr="003819DD" w14:paraId="160EE7D8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03237768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Størrelse</w:t>
            </w:r>
          </w:p>
        </w:tc>
        <w:tc>
          <w:tcPr>
            <w:tcW w:w="6735" w:type="dxa"/>
          </w:tcPr>
          <w:p w14:paraId="02A8854F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«areal, antall etasjer»</w:t>
            </w:r>
          </w:p>
        </w:tc>
      </w:tr>
      <w:tr w:rsidR="00DF0F22" w:rsidRPr="007B1527" w14:paraId="06B7618A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54E10029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samlet</w:t>
            </w:r>
          </w:p>
        </w:tc>
        <w:tc>
          <w:tcPr>
            <w:tcW w:w="6735" w:type="dxa"/>
          </w:tcPr>
          <w:p w14:paraId="56D00E09" w14:textId="77777777" w:rsidR="00DF0F22" w:rsidRPr="007B1527" w:rsidRDefault="00DF0F22" w:rsidP="00E87643">
            <w:pPr>
              <w:rPr>
                <w:rFonts w:ascii="Arial" w:hAnsi="Arial" w:cs="Arial"/>
                <w:sz w:val="20"/>
                <w:szCs w:val="20"/>
              </w:rPr>
            </w:pPr>
            <w:r w:rsidRPr="007B1527">
              <w:rPr>
                <w:rFonts w:ascii="Arial" w:hAnsi="Arial" w:cs="Arial"/>
                <w:sz w:val="20"/>
                <w:szCs w:val="20"/>
              </w:rPr>
              <w:t xml:space="preserve">«samla verdi»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7B1527">
              <w:rPr>
                <w:rFonts w:ascii="Arial" w:hAnsi="Arial" w:cs="Arial"/>
                <w:sz w:val="20"/>
                <w:szCs w:val="20"/>
              </w:rPr>
              <w:t>deres verdi leve</w:t>
            </w:r>
            <w:r>
              <w:rPr>
                <w:rFonts w:ascii="Arial" w:hAnsi="Arial" w:cs="Arial"/>
                <w:sz w:val="20"/>
                <w:szCs w:val="20"/>
              </w:rPr>
              <w:t>ransen»</w:t>
            </w:r>
          </w:p>
        </w:tc>
      </w:tr>
      <w:tr w:rsidR="00DF0F22" w:rsidRPr="003819DD" w14:paraId="6E21AB3F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44259EAF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for leverandør</w:t>
            </w:r>
          </w:p>
        </w:tc>
        <w:tc>
          <w:tcPr>
            <w:tcW w:w="6735" w:type="dxa"/>
          </w:tcPr>
          <w:p w14:paraId="72457836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«deres kontraktssum»</w:t>
            </w:r>
          </w:p>
        </w:tc>
      </w:tr>
      <w:tr w:rsidR="00DF0F22" w14:paraId="23A851FD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1CB38501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Entrepriseform og kontraktstandard</w:t>
            </w:r>
          </w:p>
        </w:tc>
        <w:tc>
          <w:tcPr>
            <w:tcW w:w="6735" w:type="dxa"/>
          </w:tcPr>
          <w:p w14:paraId="2E02273E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«Entrepriseform» «NS84xx»</w:t>
            </w:r>
          </w:p>
        </w:tc>
      </w:tr>
      <w:tr w:rsidR="00DF0F22" w:rsidRPr="003819DD" w14:paraId="3F8D6784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0B5E0FEF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32960011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«deres rolle, ansvar og konkrete leverasner i prosjektet»</w:t>
            </w:r>
          </w:p>
        </w:tc>
      </w:tr>
      <w:tr w:rsidR="00DF0F22" w14:paraId="12E59DBD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2EC8F68A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Relevante tiltaksklasser</w:t>
            </w:r>
          </w:p>
        </w:tc>
        <w:tc>
          <w:tcPr>
            <w:tcW w:w="6735" w:type="dxa"/>
          </w:tcPr>
          <w:p w14:paraId="6EA6DFD3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«Relevante tiltaksklassar dersom dette er aktuelt</w:t>
            </w:r>
          </w:p>
        </w:tc>
      </w:tr>
      <w:tr w:rsidR="00DF0F22" w14:paraId="113841BA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0DE10759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 av oppdrag og gjennomføring:</w:t>
            </w:r>
          </w:p>
        </w:tc>
        <w:tc>
          <w:tcPr>
            <w:tcW w:w="6735" w:type="dxa"/>
          </w:tcPr>
          <w:p w14:paraId="0CE390D7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«involverte fagområder og korleis arbeida blei organiserte og gjennomført»</w:t>
            </w:r>
          </w:p>
        </w:tc>
      </w:tr>
      <w:tr w:rsidR="00DF0F22" w:rsidRPr="003819DD" w14:paraId="27C87677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363E4A32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Referanseoppdragets overføringsverdi for prosjektet </w:t>
            </w:r>
            <w:r w:rsidRPr="00552D40">
              <w:rPr>
                <w:rFonts w:ascii="Arial" w:hAnsi="Arial" w:cs="Arial"/>
                <w:sz w:val="20"/>
                <w:szCs w:val="20"/>
                <w:lang w:val="nn-NO"/>
              </w:rPr>
              <w:t xml:space="preserve">Florø Barneskole 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-</w:t>
            </w:r>
            <w:r w:rsidRPr="00552D40">
              <w:rPr>
                <w:rFonts w:ascii="Arial" w:hAnsi="Arial" w:cs="Arial"/>
                <w:sz w:val="20"/>
                <w:szCs w:val="20"/>
                <w:lang w:val="nn-NO"/>
              </w:rPr>
              <w:t xml:space="preserve">Rehabilitering av småskolen 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0EB140E6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41137E23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23DAE29A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1F33F847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7B457F2F" w14:textId="77777777" w:rsidR="00F052B2" w:rsidRDefault="00F052B2" w:rsidP="00F052B2">
      <w:pPr>
        <w:rPr>
          <w:rFonts w:ascii="Roboto Light" w:hAnsi="Roboto Light"/>
          <w:b/>
          <w:lang w:val="nn-NO"/>
        </w:rPr>
      </w:pPr>
    </w:p>
    <w:p w14:paraId="0356F2E4" w14:textId="5D3DC773" w:rsidR="004B6A11" w:rsidRPr="003819DD" w:rsidRDefault="004B6A11" w:rsidP="004B6A11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 xml:space="preserve">«Prosjekt </w:t>
      </w:r>
      <w:r>
        <w:rPr>
          <w:rFonts w:ascii="Arial" w:hAnsi="Arial" w:cs="Arial"/>
          <w:b/>
          <w:bCs/>
          <w:sz w:val="20"/>
          <w:szCs w:val="20"/>
          <w:lang w:val="nn-NO"/>
        </w:rPr>
        <w:t>4</w:t>
      </w: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»: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DF0F22" w:rsidRPr="003819DD" w14:paraId="62826369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50756F53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443C908E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prosjekt / skildring av prosjektområde»</w:t>
            </w:r>
          </w:p>
        </w:tc>
      </w:tr>
      <w:tr w:rsidR="00DF0F22" w:rsidRPr="003819DD" w14:paraId="5B6F04CF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3F2CAC74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Oppdragsgjevar:</w:t>
            </w:r>
          </w:p>
        </w:tc>
        <w:tc>
          <w:tcPr>
            <w:tcW w:w="6735" w:type="dxa"/>
          </w:tcPr>
          <w:p w14:paraId="2FE0BAE7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oppdragsgjevar / skildring av verksemd»</w:t>
            </w:r>
          </w:p>
        </w:tc>
      </w:tr>
      <w:tr w:rsidR="00DF0F22" w:rsidRPr="003819DD" w14:paraId="28314F02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4D1871AF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Kontaktinformasjon referanseperson;</w:t>
            </w:r>
          </w:p>
        </w:tc>
        <w:tc>
          <w:tcPr>
            <w:tcW w:w="6735" w:type="dxa"/>
          </w:tcPr>
          <w:p w14:paraId="3DCE2369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«namn, telefon og e-post»</w:t>
            </w:r>
          </w:p>
        </w:tc>
      </w:tr>
      <w:tr w:rsidR="00DF0F22" w:rsidRPr="003819DD" w14:paraId="400911FF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06B0CDBB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47D135C8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«oppstart, overlevering»</w:t>
            </w:r>
          </w:p>
        </w:tc>
      </w:tr>
      <w:tr w:rsidR="00DF0F22" w:rsidRPr="003819DD" w14:paraId="714C9106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37044365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Størrelse</w:t>
            </w:r>
          </w:p>
        </w:tc>
        <w:tc>
          <w:tcPr>
            <w:tcW w:w="6735" w:type="dxa"/>
          </w:tcPr>
          <w:p w14:paraId="399A58C7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«areal, antall etasjer»</w:t>
            </w:r>
          </w:p>
        </w:tc>
      </w:tr>
      <w:tr w:rsidR="00DF0F22" w:rsidRPr="007B1527" w14:paraId="03EBFC6F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21647F01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samlet</w:t>
            </w:r>
          </w:p>
        </w:tc>
        <w:tc>
          <w:tcPr>
            <w:tcW w:w="6735" w:type="dxa"/>
          </w:tcPr>
          <w:p w14:paraId="27690B87" w14:textId="77777777" w:rsidR="00DF0F22" w:rsidRPr="007B1527" w:rsidRDefault="00DF0F22" w:rsidP="00E87643">
            <w:pPr>
              <w:rPr>
                <w:rFonts w:ascii="Arial" w:hAnsi="Arial" w:cs="Arial"/>
                <w:sz w:val="20"/>
                <w:szCs w:val="20"/>
              </w:rPr>
            </w:pPr>
            <w:r w:rsidRPr="007B1527">
              <w:rPr>
                <w:rFonts w:ascii="Arial" w:hAnsi="Arial" w:cs="Arial"/>
                <w:sz w:val="20"/>
                <w:szCs w:val="20"/>
              </w:rPr>
              <w:t xml:space="preserve">«samla verdi»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7B1527">
              <w:rPr>
                <w:rFonts w:ascii="Arial" w:hAnsi="Arial" w:cs="Arial"/>
                <w:sz w:val="20"/>
                <w:szCs w:val="20"/>
              </w:rPr>
              <w:t>deres verdi leve</w:t>
            </w:r>
            <w:r>
              <w:rPr>
                <w:rFonts w:ascii="Arial" w:hAnsi="Arial" w:cs="Arial"/>
                <w:sz w:val="20"/>
                <w:szCs w:val="20"/>
              </w:rPr>
              <w:t>ransen»</w:t>
            </w:r>
          </w:p>
        </w:tc>
      </w:tr>
      <w:tr w:rsidR="00DF0F22" w:rsidRPr="003819DD" w14:paraId="4C4A1F8C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0F3FDF41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for leverandør</w:t>
            </w:r>
          </w:p>
        </w:tc>
        <w:tc>
          <w:tcPr>
            <w:tcW w:w="6735" w:type="dxa"/>
          </w:tcPr>
          <w:p w14:paraId="20648B8B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«deres kontraktssum»</w:t>
            </w:r>
          </w:p>
        </w:tc>
      </w:tr>
      <w:tr w:rsidR="00DF0F22" w14:paraId="4E13A8F8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52A925B6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Entrepriseform og kontraktstandard</w:t>
            </w:r>
          </w:p>
        </w:tc>
        <w:tc>
          <w:tcPr>
            <w:tcW w:w="6735" w:type="dxa"/>
          </w:tcPr>
          <w:p w14:paraId="3E188784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«Entrepriseform» «NS84xx»</w:t>
            </w:r>
          </w:p>
        </w:tc>
      </w:tr>
      <w:tr w:rsidR="00DF0F22" w:rsidRPr="003819DD" w14:paraId="02AB393A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63462003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1446FED7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«deres rolle, ansvar og konkrete leverasner i prosjektet»</w:t>
            </w:r>
          </w:p>
        </w:tc>
      </w:tr>
      <w:tr w:rsidR="00DF0F22" w14:paraId="4C78A732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7DBF259B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Relevante tiltaksklasser</w:t>
            </w:r>
          </w:p>
        </w:tc>
        <w:tc>
          <w:tcPr>
            <w:tcW w:w="6735" w:type="dxa"/>
          </w:tcPr>
          <w:p w14:paraId="2912ACB7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«Relevante tiltaksklassar dersom dette er aktuelt</w:t>
            </w:r>
          </w:p>
        </w:tc>
      </w:tr>
      <w:tr w:rsidR="00DF0F22" w14:paraId="0405ADCE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4BB30447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 av oppdrag og gjennomføring:</w:t>
            </w:r>
          </w:p>
        </w:tc>
        <w:tc>
          <w:tcPr>
            <w:tcW w:w="6735" w:type="dxa"/>
          </w:tcPr>
          <w:p w14:paraId="2DB7ECD7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«involverte fagområder og korleis arbeida blei organiserte og gjennomført»</w:t>
            </w:r>
          </w:p>
        </w:tc>
      </w:tr>
      <w:tr w:rsidR="00DF0F22" w:rsidRPr="003819DD" w14:paraId="5CACD99C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68E96611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Referanseoppdragets overføringsverdi for prosjektet </w:t>
            </w:r>
            <w:r w:rsidRPr="00552D40">
              <w:rPr>
                <w:rFonts w:ascii="Arial" w:hAnsi="Arial" w:cs="Arial"/>
                <w:sz w:val="20"/>
                <w:szCs w:val="20"/>
                <w:lang w:val="nn-NO"/>
              </w:rPr>
              <w:t xml:space="preserve">Florø Barneskole 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-</w:t>
            </w:r>
            <w:r w:rsidRPr="00552D40">
              <w:rPr>
                <w:rFonts w:ascii="Arial" w:hAnsi="Arial" w:cs="Arial"/>
                <w:sz w:val="20"/>
                <w:szCs w:val="20"/>
                <w:lang w:val="nn-NO"/>
              </w:rPr>
              <w:t xml:space="preserve">Rehabilitering av småskolen 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5CFD76C9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02C2EA58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0AA4E5F9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317372E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534E44F1" w14:textId="77777777" w:rsidR="00166BAC" w:rsidRDefault="00166BAC">
      <w:pPr>
        <w:rPr>
          <w:rFonts w:ascii="Roboto Light" w:hAnsi="Roboto Light"/>
          <w:b/>
          <w:lang w:val="nn-NO"/>
        </w:rPr>
      </w:pPr>
      <w:r>
        <w:rPr>
          <w:rFonts w:ascii="Roboto Light" w:hAnsi="Roboto Light"/>
          <w:b/>
          <w:lang w:val="nn-NO"/>
        </w:rPr>
        <w:br w:type="page"/>
      </w:r>
    </w:p>
    <w:p w14:paraId="139B8DF8" w14:textId="77777777" w:rsidR="004B6A11" w:rsidRDefault="004B6A11" w:rsidP="00F052B2">
      <w:pPr>
        <w:rPr>
          <w:rFonts w:ascii="Roboto Light" w:hAnsi="Roboto Light"/>
          <w:b/>
          <w:lang w:val="nn-NO"/>
        </w:rPr>
      </w:pPr>
    </w:p>
    <w:p w14:paraId="61E4BB5C" w14:textId="50D36A54" w:rsidR="004B6A11" w:rsidRPr="003819DD" w:rsidRDefault="004B6A11" w:rsidP="004B6A11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 xml:space="preserve">«Prosjekt </w:t>
      </w:r>
      <w:r>
        <w:rPr>
          <w:rFonts w:ascii="Arial" w:hAnsi="Arial" w:cs="Arial"/>
          <w:b/>
          <w:bCs/>
          <w:sz w:val="20"/>
          <w:szCs w:val="20"/>
          <w:lang w:val="nn-NO"/>
        </w:rPr>
        <w:t>5</w:t>
      </w: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»: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DF0F22" w:rsidRPr="003819DD" w14:paraId="19D29272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6E25149B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1F945D78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prosjekt / skildring av prosjektområde»</w:t>
            </w:r>
          </w:p>
        </w:tc>
      </w:tr>
      <w:tr w:rsidR="00DF0F22" w:rsidRPr="003819DD" w14:paraId="1CDBEB54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3E48EEB0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Oppdragsgjevar:</w:t>
            </w:r>
          </w:p>
        </w:tc>
        <w:tc>
          <w:tcPr>
            <w:tcW w:w="6735" w:type="dxa"/>
          </w:tcPr>
          <w:p w14:paraId="0EF9B686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oppdragsgjevar / skildring av verksemd»</w:t>
            </w:r>
          </w:p>
        </w:tc>
      </w:tr>
      <w:tr w:rsidR="00DF0F22" w:rsidRPr="003819DD" w14:paraId="28D19860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3BDFB548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Kontaktinformasjon referanseperson;</w:t>
            </w:r>
          </w:p>
        </w:tc>
        <w:tc>
          <w:tcPr>
            <w:tcW w:w="6735" w:type="dxa"/>
          </w:tcPr>
          <w:p w14:paraId="103A54BD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«namn, telefon og e-post»</w:t>
            </w:r>
          </w:p>
        </w:tc>
      </w:tr>
      <w:tr w:rsidR="00DF0F22" w:rsidRPr="003819DD" w14:paraId="47ACCCCF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0BCF59D1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2CB57095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«oppstart, overlevering»</w:t>
            </w:r>
          </w:p>
        </w:tc>
      </w:tr>
      <w:tr w:rsidR="00DF0F22" w:rsidRPr="003819DD" w14:paraId="6A1B9302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4B3A0261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Størrelse</w:t>
            </w:r>
          </w:p>
        </w:tc>
        <w:tc>
          <w:tcPr>
            <w:tcW w:w="6735" w:type="dxa"/>
          </w:tcPr>
          <w:p w14:paraId="0B7A33A2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«areal, antall etasjer»</w:t>
            </w:r>
          </w:p>
        </w:tc>
      </w:tr>
      <w:tr w:rsidR="00DF0F22" w:rsidRPr="007B1527" w14:paraId="78565217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3EE3A6AB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samlet</w:t>
            </w:r>
          </w:p>
        </w:tc>
        <w:tc>
          <w:tcPr>
            <w:tcW w:w="6735" w:type="dxa"/>
          </w:tcPr>
          <w:p w14:paraId="3E7DBA06" w14:textId="77777777" w:rsidR="00DF0F22" w:rsidRPr="007B1527" w:rsidRDefault="00DF0F22" w:rsidP="00E87643">
            <w:pPr>
              <w:rPr>
                <w:rFonts w:ascii="Arial" w:hAnsi="Arial" w:cs="Arial"/>
                <w:sz w:val="20"/>
                <w:szCs w:val="20"/>
              </w:rPr>
            </w:pPr>
            <w:r w:rsidRPr="007B1527">
              <w:rPr>
                <w:rFonts w:ascii="Arial" w:hAnsi="Arial" w:cs="Arial"/>
                <w:sz w:val="20"/>
                <w:szCs w:val="20"/>
              </w:rPr>
              <w:t xml:space="preserve">«samla verdi»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7B1527">
              <w:rPr>
                <w:rFonts w:ascii="Arial" w:hAnsi="Arial" w:cs="Arial"/>
                <w:sz w:val="20"/>
                <w:szCs w:val="20"/>
              </w:rPr>
              <w:t>deres verdi leve</w:t>
            </w:r>
            <w:r>
              <w:rPr>
                <w:rFonts w:ascii="Arial" w:hAnsi="Arial" w:cs="Arial"/>
                <w:sz w:val="20"/>
                <w:szCs w:val="20"/>
              </w:rPr>
              <w:t>ransen»</w:t>
            </w:r>
          </w:p>
        </w:tc>
      </w:tr>
      <w:tr w:rsidR="00DF0F22" w:rsidRPr="003819DD" w14:paraId="795EEDC5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22983B5C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Verdi for leverandør</w:t>
            </w:r>
          </w:p>
        </w:tc>
        <w:tc>
          <w:tcPr>
            <w:tcW w:w="6735" w:type="dxa"/>
          </w:tcPr>
          <w:p w14:paraId="452A0DC4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«deres kontraktssum»</w:t>
            </w:r>
          </w:p>
        </w:tc>
      </w:tr>
      <w:tr w:rsidR="00DF0F22" w14:paraId="29369221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49D4890A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Entrepriseform og kontraktstandard</w:t>
            </w:r>
          </w:p>
        </w:tc>
        <w:tc>
          <w:tcPr>
            <w:tcW w:w="6735" w:type="dxa"/>
          </w:tcPr>
          <w:p w14:paraId="799A22D1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«Entrepriseform» «NS84xx»</w:t>
            </w:r>
          </w:p>
        </w:tc>
      </w:tr>
      <w:tr w:rsidR="00DF0F22" w:rsidRPr="003819DD" w14:paraId="4D7AA9E2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2D90CC8A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270387BA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«deres rolle, ansvar og konkrete leverasner i prosjektet»</w:t>
            </w:r>
          </w:p>
        </w:tc>
      </w:tr>
      <w:tr w:rsidR="00DF0F22" w14:paraId="020931F3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75D42F98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Relevante tiltaksklasser</w:t>
            </w:r>
          </w:p>
        </w:tc>
        <w:tc>
          <w:tcPr>
            <w:tcW w:w="6735" w:type="dxa"/>
          </w:tcPr>
          <w:p w14:paraId="6832DB05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«Relevante tiltaksklassar dersom dette er aktuelt</w:t>
            </w:r>
          </w:p>
        </w:tc>
      </w:tr>
      <w:tr w:rsidR="00DF0F22" w14:paraId="038D3708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35CDF6AB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 av oppdrag og gjennomføring:</w:t>
            </w:r>
          </w:p>
        </w:tc>
        <w:tc>
          <w:tcPr>
            <w:tcW w:w="6735" w:type="dxa"/>
          </w:tcPr>
          <w:p w14:paraId="397CCB3A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>«involverte fagområder og korleis arbeida blei organiserte og gjennomført»</w:t>
            </w:r>
          </w:p>
        </w:tc>
      </w:tr>
      <w:tr w:rsidR="00DF0F22" w:rsidRPr="003819DD" w14:paraId="3A4C6914" w14:textId="77777777" w:rsidTr="00E87643">
        <w:tc>
          <w:tcPr>
            <w:tcW w:w="2332" w:type="dxa"/>
            <w:shd w:val="clear" w:color="auto" w:fill="D9E2F3" w:themeFill="accent5" w:themeFillTint="33"/>
          </w:tcPr>
          <w:p w14:paraId="5B84E1E8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>
              <w:rPr>
                <w:rFonts w:ascii="Arial" w:hAnsi="Arial" w:cs="Arial"/>
                <w:sz w:val="20"/>
                <w:szCs w:val="20"/>
                <w:lang w:val="nn-NO"/>
              </w:rPr>
              <w:t xml:space="preserve">Referanseoppdragets overføringsverdi for prosjektet </w:t>
            </w:r>
            <w:r w:rsidRPr="00552D40">
              <w:rPr>
                <w:rFonts w:ascii="Arial" w:hAnsi="Arial" w:cs="Arial"/>
                <w:sz w:val="20"/>
                <w:szCs w:val="20"/>
                <w:lang w:val="nn-NO"/>
              </w:rPr>
              <w:t xml:space="preserve">Florø Barneskole 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-</w:t>
            </w:r>
            <w:r w:rsidRPr="00552D40">
              <w:rPr>
                <w:rFonts w:ascii="Arial" w:hAnsi="Arial" w:cs="Arial"/>
                <w:sz w:val="20"/>
                <w:szCs w:val="20"/>
                <w:lang w:val="nn-NO"/>
              </w:rPr>
              <w:t xml:space="preserve">Rehabilitering av småskolen </w:t>
            </w:r>
            <w:r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13DB5D5F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6199C20D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62B663EF" w14:textId="77777777" w:rsidR="00DF0F22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0A24A14B" w14:textId="77777777" w:rsidR="00DF0F22" w:rsidRPr="003819DD" w:rsidRDefault="00DF0F22" w:rsidP="00E87643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670C6753" w14:textId="77777777" w:rsidR="004B6A11" w:rsidRPr="00D81135" w:rsidRDefault="004B6A11" w:rsidP="00F052B2">
      <w:pPr>
        <w:rPr>
          <w:rFonts w:ascii="Roboto Light" w:hAnsi="Roboto Light"/>
          <w:b/>
          <w:lang w:val="nn-NO"/>
        </w:rPr>
      </w:pPr>
    </w:p>
    <w:sectPr w:rsidR="004B6A11" w:rsidRPr="00D81135" w:rsidSect="00552D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95018" w14:textId="77777777" w:rsidR="0069029A" w:rsidRDefault="0069029A" w:rsidP="00A80BC9">
      <w:pPr>
        <w:spacing w:after="0" w:line="240" w:lineRule="auto"/>
      </w:pPr>
      <w:r>
        <w:separator/>
      </w:r>
    </w:p>
  </w:endnote>
  <w:endnote w:type="continuationSeparator" w:id="0">
    <w:p w14:paraId="43E5FA15" w14:textId="77777777" w:rsidR="0069029A" w:rsidRDefault="0069029A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40683" w14:textId="77777777" w:rsidR="00FC2FF6" w:rsidRDefault="00FC2FF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 w:cs="Times New Roman"/>
        <w:kern w:val="2"/>
        <w:sz w:val="24"/>
        <w:szCs w:val="24"/>
        <w:lang w:val="nn-NO"/>
        <w14:ligatures w14:val="standardContextual"/>
      </w:rPr>
      <w:id w:val="747764000"/>
      <w:docPartObj>
        <w:docPartGallery w:val="Page Numbers (Bottom of Page)"/>
        <w:docPartUnique/>
      </w:docPartObj>
    </w:sdtPr>
    <w:sdtContent>
      <w:sdt>
        <w:sdtPr>
          <w:rPr>
            <w:rFonts w:ascii="Calibri" w:eastAsia="Calibri" w:hAnsi="Calibri" w:cs="Times New Roman"/>
            <w:kern w:val="2"/>
            <w:sz w:val="24"/>
            <w:szCs w:val="24"/>
            <w:lang w:val="nn-NO"/>
            <w14:ligatures w14:val="standardContextu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3304BBC" w14:textId="77777777" w:rsidR="00552D40" w:rsidRPr="00552D40" w:rsidRDefault="00552D40" w:rsidP="00552D40">
            <w:pPr>
              <w:tabs>
                <w:tab w:val="center" w:pos="4536"/>
                <w:tab w:val="right" w:pos="9072"/>
              </w:tabs>
              <w:spacing w:line="278" w:lineRule="auto"/>
              <w:rPr>
                <w:rFonts w:ascii="Calibri" w:eastAsia="Calibri" w:hAnsi="Calibri" w:cs="Times New Roman"/>
                <w:kern w:val="2"/>
                <w:sz w:val="24"/>
                <w:szCs w:val="24"/>
                <w:lang w:val="nn-NO"/>
                <w14:ligatures w14:val="standardContextual"/>
              </w:rPr>
            </w:pPr>
            <w:r w:rsidRPr="00552D40">
              <w:rPr>
                <w:rFonts w:ascii="Calibri" w:eastAsia="Calibri" w:hAnsi="Calibri" w:cs="Times New Roman"/>
                <w:kern w:val="2"/>
                <w:sz w:val="24"/>
                <w:szCs w:val="24"/>
                <w:lang w:val="nn-NO"/>
                <w14:ligatures w14:val="standardContextual"/>
              </w:rPr>
              <w:t xml:space="preserve">Florø Barneskole   </w:t>
            </w:r>
            <w:r w:rsidRPr="00552D40">
              <w:rPr>
                <w:rFonts w:ascii="Calibri" w:eastAsia="Calibri" w:hAnsi="Calibri" w:cs="Times New Roman"/>
                <w:kern w:val="2"/>
                <w:sz w:val="24"/>
                <w:szCs w:val="24"/>
                <w:lang w:val="nn-NO"/>
                <w14:ligatures w14:val="standardContextual"/>
              </w:rPr>
              <w:tab/>
              <w:t>Rehabilitering av småskolen</w:t>
            </w:r>
            <w:r w:rsidRPr="00552D40">
              <w:rPr>
                <w:rFonts w:ascii="Calibri" w:eastAsia="Calibri" w:hAnsi="Calibri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552D40">
              <w:rPr>
                <w:rFonts w:ascii="Calibri" w:eastAsia="Calibri" w:hAnsi="Calibri" w:cs="Times New Roman"/>
                <w:kern w:val="2"/>
                <w:sz w:val="24"/>
                <w:szCs w:val="24"/>
                <w14:ligatures w14:val="standardContextual"/>
              </w:rPr>
              <w:tab/>
              <w:t xml:space="preserve">Side </w:t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fldChar w:fldCharType="begin"/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instrText>PAGE</w:instrText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fldChar w:fldCharType="separate"/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t>3</w:t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fldChar w:fldCharType="end"/>
            </w:r>
            <w:r w:rsidRPr="00552D40">
              <w:rPr>
                <w:rFonts w:ascii="Calibri" w:eastAsia="Calibri" w:hAnsi="Calibri" w:cs="Times New Roman"/>
                <w:kern w:val="2"/>
                <w:sz w:val="24"/>
                <w:szCs w:val="24"/>
                <w14:ligatures w14:val="standardContextual"/>
              </w:rPr>
              <w:t xml:space="preserve"> av </w:t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fldChar w:fldCharType="begin"/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instrText>NUMPAGES</w:instrText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fldChar w:fldCharType="separate"/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t>25</w:t>
            </w:r>
            <w:r w:rsidRPr="00552D40">
              <w:rPr>
                <w:rFonts w:ascii="Calibri" w:eastAsia="Calibri" w:hAnsi="Calibri" w:cs="Times New Roman"/>
                <w:b/>
                <w:bCs/>
                <w:kern w:val="2"/>
                <w:sz w:val="24"/>
                <w:szCs w:val="24"/>
                <w:lang w:val="nn-NO"/>
                <w14:ligatures w14:val="standardContextual"/>
              </w:rPr>
              <w:fldChar w:fldCharType="end"/>
            </w:r>
          </w:p>
        </w:sdtContent>
      </w:sdt>
    </w:sdtContent>
  </w:sdt>
  <w:p w14:paraId="589C15C6" w14:textId="0AB45512" w:rsidR="00D61DE6" w:rsidRPr="00552D40" w:rsidRDefault="00D61DE6" w:rsidP="00552D4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63C80" w14:textId="77777777" w:rsidR="00FC2FF6" w:rsidRDefault="00FC2FF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8F3E0" w14:textId="77777777" w:rsidR="0069029A" w:rsidRDefault="0069029A" w:rsidP="00A80BC9">
      <w:pPr>
        <w:spacing w:after="0" w:line="240" w:lineRule="auto"/>
      </w:pPr>
      <w:r>
        <w:separator/>
      </w:r>
    </w:p>
  </w:footnote>
  <w:footnote w:type="continuationSeparator" w:id="0">
    <w:p w14:paraId="1A92D922" w14:textId="77777777" w:rsidR="0069029A" w:rsidRDefault="0069029A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677CC" w14:textId="77777777" w:rsidR="00FC2FF6" w:rsidRDefault="00FC2FF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3A16E" w14:textId="6F73C7F5" w:rsidR="00A80BC9" w:rsidRDefault="000F65F4">
    <w:pPr>
      <w:pStyle w:val="Topptekst"/>
    </w:pPr>
    <w:r>
      <w:rPr>
        <w:noProof/>
      </w:rPr>
      <w:drawing>
        <wp:inline distT="0" distB="0" distL="0" distR="0" wp14:anchorId="71342B7C" wp14:editId="79753645">
          <wp:extent cx="1976755" cy="54991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755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B562C">
      <w:rPr>
        <w:b/>
        <w:bCs/>
      </w:rPr>
      <w:t xml:space="preserve">Vedlegg </w:t>
    </w:r>
    <w:r w:rsidR="00FC2FF6">
      <w:rPr>
        <w:b/>
        <w:bCs/>
      </w:rPr>
      <w:t>1</w:t>
    </w:r>
    <w:r w:rsidR="005B562C" w:rsidRPr="005B562C">
      <w:rPr>
        <w:b/>
        <w:bCs/>
      </w:rPr>
      <w:t xml:space="preserve"> – </w:t>
    </w:r>
    <w:r w:rsidR="006B767D">
      <w:rPr>
        <w:b/>
        <w:bCs/>
      </w:rPr>
      <w:t>Referanseskjema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F4A15" w14:textId="77777777" w:rsidR="00FC2FF6" w:rsidRDefault="00FC2FF6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213"/>
    <w:rsid w:val="00005A7E"/>
    <w:rsid w:val="00022C24"/>
    <w:rsid w:val="00034458"/>
    <w:rsid w:val="00046C31"/>
    <w:rsid w:val="00047771"/>
    <w:rsid w:val="000547A7"/>
    <w:rsid w:val="0008182F"/>
    <w:rsid w:val="000C1E1A"/>
    <w:rsid w:val="000D2532"/>
    <w:rsid w:val="000F5D79"/>
    <w:rsid w:val="000F65F4"/>
    <w:rsid w:val="001629A9"/>
    <w:rsid w:val="00166BAC"/>
    <w:rsid w:val="00166BCF"/>
    <w:rsid w:val="001726BB"/>
    <w:rsid w:val="0019236A"/>
    <w:rsid w:val="00192CAC"/>
    <w:rsid w:val="00193449"/>
    <w:rsid w:val="00197CC9"/>
    <w:rsid w:val="001A172E"/>
    <w:rsid w:val="001C19EF"/>
    <w:rsid w:val="001F17BA"/>
    <w:rsid w:val="001F7C2F"/>
    <w:rsid w:val="002057F6"/>
    <w:rsid w:val="00206F6C"/>
    <w:rsid w:val="0026257A"/>
    <w:rsid w:val="00280795"/>
    <w:rsid w:val="002A486C"/>
    <w:rsid w:val="002E4EB0"/>
    <w:rsid w:val="00303CE7"/>
    <w:rsid w:val="003819DD"/>
    <w:rsid w:val="003C0E49"/>
    <w:rsid w:val="00451CA3"/>
    <w:rsid w:val="004808A4"/>
    <w:rsid w:val="004B6A11"/>
    <w:rsid w:val="004C09C3"/>
    <w:rsid w:val="004D58DF"/>
    <w:rsid w:val="004F51C4"/>
    <w:rsid w:val="00501F64"/>
    <w:rsid w:val="005418FB"/>
    <w:rsid w:val="00542654"/>
    <w:rsid w:val="00552D40"/>
    <w:rsid w:val="00555AA0"/>
    <w:rsid w:val="005818BF"/>
    <w:rsid w:val="005825C1"/>
    <w:rsid w:val="005B562C"/>
    <w:rsid w:val="005B7491"/>
    <w:rsid w:val="005B7D62"/>
    <w:rsid w:val="005D46A5"/>
    <w:rsid w:val="00601B02"/>
    <w:rsid w:val="0069029A"/>
    <w:rsid w:val="006B2BF8"/>
    <w:rsid w:val="006B767D"/>
    <w:rsid w:val="006E17A3"/>
    <w:rsid w:val="007015FA"/>
    <w:rsid w:val="00730F63"/>
    <w:rsid w:val="00736393"/>
    <w:rsid w:val="00757DE9"/>
    <w:rsid w:val="007B1527"/>
    <w:rsid w:val="007C717A"/>
    <w:rsid w:val="00826428"/>
    <w:rsid w:val="00851159"/>
    <w:rsid w:val="00890578"/>
    <w:rsid w:val="008D6563"/>
    <w:rsid w:val="00912FFA"/>
    <w:rsid w:val="00922D85"/>
    <w:rsid w:val="00952844"/>
    <w:rsid w:val="00975CDA"/>
    <w:rsid w:val="00982054"/>
    <w:rsid w:val="009834AA"/>
    <w:rsid w:val="009B128A"/>
    <w:rsid w:val="009F2D4F"/>
    <w:rsid w:val="009F7A5E"/>
    <w:rsid w:val="00A03E44"/>
    <w:rsid w:val="00A4184C"/>
    <w:rsid w:val="00A47213"/>
    <w:rsid w:val="00A669E3"/>
    <w:rsid w:val="00A80BC9"/>
    <w:rsid w:val="00AA1667"/>
    <w:rsid w:val="00AB73F0"/>
    <w:rsid w:val="00AF31DE"/>
    <w:rsid w:val="00B11A06"/>
    <w:rsid w:val="00B252F5"/>
    <w:rsid w:val="00B90E81"/>
    <w:rsid w:val="00B95AC9"/>
    <w:rsid w:val="00BD5664"/>
    <w:rsid w:val="00BF62D8"/>
    <w:rsid w:val="00C46AF9"/>
    <w:rsid w:val="00C5779B"/>
    <w:rsid w:val="00C93A97"/>
    <w:rsid w:val="00CA363B"/>
    <w:rsid w:val="00CB10D6"/>
    <w:rsid w:val="00CC6D31"/>
    <w:rsid w:val="00D074AA"/>
    <w:rsid w:val="00D37326"/>
    <w:rsid w:val="00D515F4"/>
    <w:rsid w:val="00D51E02"/>
    <w:rsid w:val="00D61DE6"/>
    <w:rsid w:val="00D62667"/>
    <w:rsid w:val="00D81135"/>
    <w:rsid w:val="00D840AD"/>
    <w:rsid w:val="00D91769"/>
    <w:rsid w:val="00DA6E0C"/>
    <w:rsid w:val="00DB10AD"/>
    <w:rsid w:val="00DB5567"/>
    <w:rsid w:val="00DC44E7"/>
    <w:rsid w:val="00DE12DF"/>
    <w:rsid w:val="00DF0F22"/>
    <w:rsid w:val="00E43ABE"/>
    <w:rsid w:val="00E8290C"/>
    <w:rsid w:val="00EA1D5D"/>
    <w:rsid w:val="00EB13C4"/>
    <w:rsid w:val="00EB3D0C"/>
    <w:rsid w:val="00EB7CDB"/>
    <w:rsid w:val="00ED1860"/>
    <w:rsid w:val="00EF435E"/>
    <w:rsid w:val="00F052B2"/>
    <w:rsid w:val="00F31FFA"/>
    <w:rsid w:val="00F3299F"/>
    <w:rsid w:val="00F55C3D"/>
    <w:rsid w:val="00F758FA"/>
    <w:rsid w:val="00FC25F2"/>
    <w:rsid w:val="00FC2FF6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B8819"/>
  <w15:docId w15:val="{FFBEE714-B979-4C28-B7CC-A514F9BED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7615\Nordfjordnett\KIN_A%20Innkj&#248;p%20-%20Anbod\23-0453%20-%20Pensjonsr&#229;dgjevar\0%20Forarbeid\Fra%20VLFK\Vedlegg%204%20Mal%20CV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52A500-D291-42AD-8F2F-D24620D97817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2.xml><?xml version="1.0" encoding="utf-8"?>
<ds:datastoreItem xmlns:ds="http://schemas.openxmlformats.org/officeDocument/2006/customXml" ds:itemID="{C525E63D-F4D1-4E37-98F6-69155AC77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FAB592-63FF-441C-9C7B-C8FEA4B27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4 Mal CV</Template>
  <TotalTime>11</TotalTime>
  <Pages>3</Pages>
  <Words>650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Arve Klokk</dc:creator>
  <cp:keywords/>
  <dc:description/>
  <cp:lastModifiedBy>Arve Klokk</cp:lastModifiedBy>
  <cp:revision>15</cp:revision>
  <dcterms:created xsi:type="dcterms:W3CDTF">2026-09-02T16:53:00Z</dcterms:created>
  <dcterms:modified xsi:type="dcterms:W3CDTF">2026-09-02T17:08:00Z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